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236" w:rsidRPr="006C1D58" w:rsidRDefault="005E3236" w:rsidP="00E556FB">
      <w:pPr>
        <w:spacing w:after="0" w:line="240" w:lineRule="auto"/>
        <w:ind w:firstLine="10206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6C1D58">
        <w:rPr>
          <w:rFonts w:ascii="Times New Roman" w:hAnsi="Times New Roman"/>
          <w:b/>
          <w:sz w:val="28"/>
          <w:szCs w:val="28"/>
          <w:lang w:val="uk-UA"/>
        </w:rPr>
        <w:t>Додаток 1</w:t>
      </w:r>
    </w:p>
    <w:p w:rsidR="005E3236" w:rsidRPr="00F90E46" w:rsidRDefault="005E3236" w:rsidP="00E556FB">
      <w:pPr>
        <w:spacing w:after="0" w:line="240" w:lineRule="auto"/>
        <w:ind w:firstLine="10206"/>
        <w:jc w:val="right"/>
        <w:rPr>
          <w:rFonts w:ascii="Times New Roman" w:hAnsi="Times New Roman"/>
          <w:i/>
          <w:sz w:val="26"/>
          <w:szCs w:val="26"/>
          <w:lang w:val="uk-UA"/>
        </w:rPr>
      </w:pPr>
    </w:p>
    <w:tbl>
      <w:tblPr>
        <w:tblW w:w="0" w:type="auto"/>
        <w:tblLook w:val="01E0"/>
      </w:tblPr>
      <w:tblGrid>
        <w:gridCol w:w="7393"/>
        <w:gridCol w:w="7393"/>
      </w:tblGrid>
      <w:tr w:rsidR="005E3236" w:rsidRPr="00F90E46" w:rsidTr="00715F54">
        <w:tc>
          <w:tcPr>
            <w:tcW w:w="7393" w:type="dxa"/>
          </w:tcPr>
          <w:p w:rsidR="005E3236" w:rsidRPr="00E81DB5" w:rsidRDefault="005E3236" w:rsidP="00E81DB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  <w:lang w:val="uk-UA"/>
              </w:rPr>
            </w:pPr>
          </w:p>
        </w:tc>
        <w:tc>
          <w:tcPr>
            <w:tcW w:w="7393" w:type="dxa"/>
          </w:tcPr>
          <w:p w:rsidR="005E3236" w:rsidRPr="006C1D58" w:rsidRDefault="005E3236" w:rsidP="00E81D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C1D58">
              <w:rPr>
                <w:rFonts w:ascii="Times New Roman" w:hAnsi="Times New Roman"/>
                <w:sz w:val="28"/>
                <w:szCs w:val="28"/>
                <w:lang w:val="uk-UA"/>
              </w:rPr>
              <w:t>«Затверджую»</w:t>
            </w:r>
          </w:p>
          <w:p w:rsidR="005E3236" w:rsidRPr="006C1D58" w:rsidRDefault="005E3236" w:rsidP="00E81D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C1D58">
              <w:rPr>
                <w:rFonts w:ascii="Times New Roman" w:hAnsi="Times New Roman"/>
                <w:sz w:val="28"/>
                <w:szCs w:val="28"/>
                <w:lang w:val="uk-UA"/>
              </w:rPr>
              <w:t>Декан факультету (директор інституту)___________</w:t>
            </w:r>
          </w:p>
          <w:p w:rsidR="005E3236" w:rsidRPr="00E81DB5" w:rsidRDefault="005E3236" w:rsidP="00E81DB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  <w:lang w:val="uk-UA"/>
              </w:rPr>
            </w:pPr>
            <w:r w:rsidRPr="006C1D58">
              <w:rPr>
                <w:rFonts w:ascii="Times New Roman" w:hAnsi="Times New Roman"/>
                <w:sz w:val="28"/>
                <w:szCs w:val="28"/>
                <w:lang w:val="uk-UA"/>
              </w:rPr>
              <w:t>«____»______________20___ року</w:t>
            </w:r>
          </w:p>
        </w:tc>
      </w:tr>
    </w:tbl>
    <w:p w:rsidR="005E3236" w:rsidRPr="00133AF5" w:rsidRDefault="005E3236" w:rsidP="00133AF5">
      <w:pPr>
        <w:spacing w:after="0" w:line="240" w:lineRule="auto"/>
        <w:ind w:firstLine="10206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5E3236" w:rsidRPr="006C1D58" w:rsidRDefault="005E3236" w:rsidP="00AE440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C1D58">
        <w:rPr>
          <w:rFonts w:ascii="Times New Roman" w:hAnsi="Times New Roman"/>
          <w:b/>
          <w:sz w:val="28"/>
          <w:szCs w:val="28"/>
          <w:lang w:val="uk-UA"/>
        </w:rPr>
        <w:t>Індивідуальний навчальний план студента</w:t>
      </w:r>
    </w:p>
    <w:p w:rsidR="005E3236" w:rsidRPr="006C1D58" w:rsidRDefault="005E3236" w:rsidP="00AE440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C1D58">
        <w:rPr>
          <w:rFonts w:ascii="Times New Roman" w:hAnsi="Times New Roman"/>
          <w:b/>
          <w:sz w:val="28"/>
          <w:szCs w:val="28"/>
          <w:lang w:val="uk-UA"/>
        </w:rPr>
        <w:t>н</w:t>
      </w:r>
      <w:r w:rsidRPr="006C1D58">
        <w:rPr>
          <w:rFonts w:ascii="Times New Roman" w:hAnsi="Times New Roman"/>
          <w:b/>
          <w:sz w:val="28"/>
          <w:szCs w:val="28"/>
        </w:rPr>
        <w:t xml:space="preserve">а </w:t>
      </w:r>
      <w:r w:rsidRPr="006C1D58">
        <w:rPr>
          <w:rFonts w:ascii="Times New Roman" w:hAnsi="Times New Roman"/>
          <w:b/>
          <w:sz w:val="28"/>
          <w:szCs w:val="28"/>
          <w:lang w:val="uk-UA"/>
        </w:rPr>
        <w:t>період академічної мобільності</w:t>
      </w:r>
    </w:p>
    <w:p w:rsidR="005E3236" w:rsidRPr="006C1D58" w:rsidRDefault="005E3236" w:rsidP="00F71603">
      <w:pPr>
        <w:spacing w:after="12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6C1D58"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Pr="006C1D58"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20       /20       </w:t>
      </w:r>
      <w:r w:rsidRPr="006C1D58">
        <w:rPr>
          <w:rFonts w:ascii="Times New Roman" w:hAnsi="Times New Roman"/>
          <w:sz w:val="28"/>
          <w:szCs w:val="28"/>
          <w:lang w:val="uk-UA"/>
        </w:rPr>
        <w:t xml:space="preserve">  навчальний рік</w:t>
      </w:r>
    </w:p>
    <w:tbl>
      <w:tblPr>
        <w:tblW w:w="14807" w:type="dxa"/>
        <w:tblInd w:w="137" w:type="dxa"/>
        <w:tblLook w:val="00A0"/>
      </w:tblPr>
      <w:tblGrid>
        <w:gridCol w:w="148"/>
        <w:gridCol w:w="557"/>
        <w:gridCol w:w="1743"/>
        <w:gridCol w:w="2331"/>
        <w:gridCol w:w="1087"/>
        <w:gridCol w:w="1559"/>
        <w:gridCol w:w="616"/>
        <w:gridCol w:w="917"/>
        <w:gridCol w:w="1600"/>
        <w:gridCol w:w="2341"/>
        <w:gridCol w:w="1908"/>
      </w:tblGrid>
      <w:tr w:rsidR="005E3236" w:rsidRPr="006C1D58" w:rsidTr="00285D9B">
        <w:tc>
          <w:tcPr>
            <w:tcW w:w="8041" w:type="dxa"/>
            <w:gridSpan w:val="7"/>
          </w:tcPr>
          <w:p w:rsidR="005E3236" w:rsidRPr="006C1D58" w:rsidRDefault="005E3236" w:rsidP="00B00C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bookmarkStart w:id="0" w:name="_Hlk524873505"/>
            <w:r w:rsidRPr="006C1D58">
              <w:rPr>
                <w:rFonts w:ascii="Times New Roman" w:hAnsi="Times New Roman"/>
                <w:sz w:val="28"/>
                <w:szCs w:val="28"/>
                <w:lang w:val="uk-UA"/>
              </w:rPr>
              <w:t>Студент (ка) ______________________________________</w:t>
            </w:r>
          </w:p>
        </w:tc>
        <w:tc>
          <w:tcPr>
            <w:tcW w:w="6766" w:type="dxa"/>
            <w:gridSpan w:val="4"/>
          </w:tcPr>
          <w:p w:rsidR="005E3236" w:rsidRPr="006C1D58" w:rsidRDefault="005E3236" w:rsidP="00B00C7B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C1D58">
              <w:rPr>
                <w:rFonts w:ascii="Times New Roman" w:hAnsi="Times New Roman"/>
                <w:sz w:val="28"/>
                <w:szCs w:val="28"/>
                <w:lang w:val="uk-UA"/>
              </w:rPr>
              <w:t>Група ___________</w:t>
            </w:r>
          </w:p>
        </w:tc>
      </w:tr>
      <w:tr w:rsidR="005E3236" w:rsidRPr="006C1D58" w:rsidTr="00285D9B">
        <w:trPr>
          <w:trHeight w:val="254"/>
        </w:trPr>
        <w:tc>
          <w:tcPr>
            <w:tcW w:w="8041" w:type="dxa"/>
            <w:gridSpan w:val="7"/>
          </w:tcPr>
          <w:p w:rsidR="005E3236" w:rsidRPr="006C1D58" w:rsidRDefault="005E3236" w:rsidP="00B00C7B">
            <w:pPr>
              <w:spacing w:after="24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C1D58">
              <w:rPr>
                <w:rFonts w:ascii="Times New Roman" w:hAnsi="Times New Roman"/>
                <w:sz w:val="28"/>
                <w:szCs w:val="28"/>
                <w:lang w:val="uk-UA"/>
              </w:rPr>
              <w:t>Спеціальність _____________________________________</w:t>
            </w:r>
          </w:p>
        </w:tc>
        <w:tc>
          <w:tcPr>
            <w:tcW w:w="6766" w:type="dxa"/>
            <w:gridSpan w:val="4"/>
          </w:tcPr>
          <w:p w:rsidR="005E3236" w:rsidRPr="006C1D58" w:rsidRDefault="005E3236" w:rsidP="00B00C7B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C1D58">
              <w:rPr>
                <w:rFonts w:ascii="Times New Roman" w:hAnsi="Times New Roman"/>
                <w:sz w:val="28"/>
                <w:szCs w:val="28"/>
                <w:lang w:val="uk-UA"/>
              </w:rPr>
              <w:t>Факультет ______________________________</w:t>
            </w:r>
          </w:p>
        </w:tc>
      </w:tr>
      <w:bookmarkEnd w:id="0"/>
      <w:tr w:rsidR="005E3236" w:rsidRPr="00B03AB9" w:rsidTr="00F75BF5">
        <w:tblPrEx>
          <w:jc w:val="center"/>
        </w:tblPrEx>
        <w:trPr>
          <w:gridBefore w:val="1"/>
          <w:wBefore w:w="148" w:type="dxa"/>
          <w:cantSplit/>
          <w:trHeight w:val="2264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3236" w:rsidRPr="00B03AB9" w:rsidRDefault="005E3236" w:rsidP="004776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A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3236" w:rsidRPr="00B03AB9" w:rsidRDefault="005E3236" w:rsidP="004776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B03AB9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Кафедра</w:t>
            </w:r>
          </w:p>
        </w:tc>
        <w:tc>
          <w:tcPr>
            <w:tcW w:w="2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236" w:rsidRDefault="005E3236" w:rsidP="00F75B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B03AB9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Повна назва компоненти навчального плану (дисципліна, практика, курсовий проект, робота тощо)</w:t>
            </w:r>
          </w:p>
          <w:p w:rsidR="005E3236" w:rsidRPr="00B03AB9" w:rsidRDefault="005E3236" w:rsidP="00F75B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236" w:rsidRPr="00B03AB9" w:rsidRDefault="005E3236" w:rsidP="00F90E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B03AB9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Кредити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3236" w:rsidRPr="00B03AB9" w:rsidRDefault="005E3236" w:rsidP="00F90E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B03AB9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Термін навчання</w:t>
            </w:r>
          </w:p>
          <w:p w:rsidR="005E3236" w:rsidRPr="00B03AB9" w:rsidRDefault="005E3236" w:rsidP="00F90E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B03AB9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(семестри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236" w:rsidRPr="00B03AB9" w:rsidRDefault="005E3236" w:rsidP="00694E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B03AB9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Заклад вищої освіти та термін перебування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236" w:rsidRPr="00B03AB9" w:rsidRDefault="005E3236" w:rsidP="004A52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B03AB9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Форма та термін підсумкового контролю</w:t>
            </w:r>
          </w:p>
        </w:tc>
        <w:tc>
          <w:tcPr>
            <w:tcW w:w="2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236" w:rsidRPr="00B03AB9" w:rsidRDefault="005E3236" w:rsidP="00872E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B03AB9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Завдання на самостійну роботу</w:t>
            </w:r>
          </w:p>
          <w:p w:rsidR="005E3236" w:rsidRPr="00B03AB9" w:rsidRDefault="005E3236" w:rsidP="004776E9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B03AB9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(індивідуальне завдання, звіт,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реферат, презентація</w:t>
            </w:r>
            <w:r w:rsidRPr="00B03AB9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тощо), дата видачі завдання та методичних рекомендацій*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236" w:rsidRPr="00B03AB9" w:rsidRDefault="005E3236" w:rsidP="004776E9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B03AB9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ПІБ та підпис викладача </w:t>
            </w:r>
          </w:p>
        </w:tc>
      </w:tr>
      <w:tr w:rsidR="005E3236" w:rsidRPr="00B03AB9" w:rsidTr="006F50D3">
        <w:tblPrEx>
          <w:jc w:val="center"/>
        </w:tblPrEx>
        <w:trPr>
          <w:gridBefore w:val="1"/>
          <w:wBefore w:w="148" w:type="dxa"/>
          <w:cantSplit/>
          <w:trHeight w:val="381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236" w:rsidRPr="006F50D3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E3236" w:rsidRPr="00B03AB9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236" w:rsidRPr="00B03AB9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36" w:rsidRPr="00B03AB9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236" w:rsidRPr="00B03AB9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236" w:rsidRPr="00B03AB9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36" w:rsidRPr="00B03AB9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236" w:rsidRPr="00B03AB9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236" w:rsidRPr="00B03AB9" w:rsidRDefault="005E3236" w:rsidP="006F50D3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9</w:t>
            </w:r>
          </w:p>
        </w:tc>
      </w:tr>
      <w:tr w:rsidR="005E3236" w:rsidRPr="00B03AB9" w:rsidTr="006F50D3">
        <w:tblPrEx>
          <w:jc w:val="center"/>
        </w:tblPrEx>
        <w:trPr>
          <w:gridBefore w:val="1"/>
          <w:wBefore w:w="148" w:type="dxa"/>
          <w:cantSplit/>
          <w:trHeight w:val="381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5E3236" w:rsidRPr="00B03AB9" w:rsidTr="006F50D3">
        <w:tblPrEx>
          <w:jc w:val="center"/>
        </w:tblPrEx>
        <w:trPr>
          <w:gridBefore w:val="1"/>
          <w:wBefore w:w="148" w:type="dxa"/>
          <w:cantSplit/>
          <w:trHeight w:val="381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5E3236" w:rsidRPr="00B03AB9" w:rsidTr="006F50D3">
        <w:tblPrEx>
          <w:jc w:val="center"/>
        </w:tblPrEx>
        <w:trPr>
          <w:gridBefore w:val="1"/>
          <w:wBefore w:w="148" w:type="dxa"/>
          <w:cantSplit/>
          <w:trHeight w:val="381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5E3236" w:rsidRPr="00B03AB9" w:rsidTr="006F50D3">
        <w:tblPrEx>
          <w:jc w:val="center"/>
        </w:tblPrEx>
        <w:trPr>
          <w:gridBefore w:val="1"/>
          <w:wBefore w:w="148" w:type="dxa"/>
          <w:cantSplit/>
          <w:trHeight w:val="381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5E3236" w:rsidRPr="00B03AB9" w:rsidTr="006F50D3">
        <w:tblPrEx>
          <w:jc w:val="center"/>
        </w:tblPrEx>
        <w:trPr>
          <w:gridBefore w:val="1"/>
          <w:wBefore w:w="148" w:type="dxa"/>
          <w:cantSplit/>
          <w:trHeight w:val="381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5E3236" w:rsidRPr="00B03AB9" w:rsidTr="006F50D3">
        <w:tblPrEx>
          <w:jc w:val="center"/>
        </w:tblPrEx>
        <w:trPr>
          <w:gridBefore w:val="1"/>
          <w:wBefore w:w="148" w:type="dxa"/>
          <w:cantSplit/>
          <w:trHeight w:val="381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5E3236" w:rsidRPr="00B03AB9" w:rsidTr="006F50D3">
        <w:tblPrEx>
          <w:jc w:val="center"/>
        </w:tblPrEx>
        <w:trPr>
          <w:gridBefore w:val="1"/>
          <w:wBefore w:w="148" w:type="dxa"/>
          <w:cantSplit/>
          <w:trHeight w:val="381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5E3236" w:rsidRPr="00B03AB9" w:rsidTr="006F50D3">
        <w:tblPrEx>
          <w:jc w:val="center"/>
        </w:tblPrEx>
        <w:trPr>
          <w:gridBefore w:val="1"/>
          <w:wBefore w:w="148" w:type="dxa"/>
          <w:cantSplit/>
          <w:trHeight w:val="381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5E3236" w:rsidRPr="00B03AB9" w:rsidTr="006F50D3">
        <w:tblPrEx>
          <w:jc w:val="center"/>
        </w:tblPrEx>
        <w:trPr>
          <w:gridBefore w:val="1"/>
          <w:wBefore w:w="148" w:type="dxa"/>
          <w:cantSplit/>
          <w:trHeight w:val="381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5E3236" w:rsidRPr="00B03AB9" w:rsidTr="006F50D3">
        <w:tblPrEx>
          <w:jc w:val="center"/>
        </w:tblPrEx>
        <w:trPr>
          <w:gridBefore w:val="1"/>
          <w:wBefore w:w="148" w:type="dxa"/>
          <w:cantSplit/>
          <w:trHeight w:val="381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5E3236" w:rsidRPr="00B03AB9" w:rsidTr="006F50D3">
        <w:tblPrEx>
          <w:jc w:val="center"/>
        </w:tblPrEx>
        <w:trPr>
          <w:gridBefore w:val="1"/>
          <w:wBefore w:w="148" w:type="dxa"/>
          <w:cantSplit/>
          <w:trHeight w:val="381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5E3236" w:rsidRPr="00B03AB9" w:rsidTr="006F50D3">
        <w:tblPrEx>
          <w:jc w:val="center"/>
        </w:tblPrEx>
        <w:trPr>
          <w:gridBefore w:val="1"/>
          <w:wBefore w:w="148" w:type="dxa"/>
          <w:cantSplit/>
          <w:trHeight w:val="381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236" w:rsidRDefault="005E3236" w:rsidP="006F50D3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</w:tbl>
    <w:p w:rsidR="005E3236" w:rsidRPr="00B03AB9" w:rsidRDefault="005E3236" w:rsidP="00F71603">
      <w:pPr>
        <w:spacing w:after="0" w:line="240" w:lineRule="auto"/>
        <w:rPr>
          <w:sz w:val="2"/>
          <w:szCs w:val="2"/>
        </w:rPr>
      </w:pPr>
    </w:p>
    <w:p w:rsidR="005E3236" w:rsidRPr="00F36658" w:rsidRDefault="005E3236" w:rsidP="00501BE0">
      <w:pPr>
        <w:spacing w:after="0" w:line="240" w:lineRule="auto"/>
        <w:jc w:val="both"/>
        <w:rPr>
          <w:rFonts w:ascii="Times New Roman" w:hAnsi="Times New Roman"/>
          <w:lang w:val="uk-UA"/>
        </w:rPr>
      </w:pPr>
      <w:r w:rsidRPr="00F36658">
        <w:rPr>
          <w:rFonts w:ascii="Times New Roman" w:hAnsi="Times New Roman"/>
          <w:lang w:val="uk-UA"/>
        </w:rPr>
        <w:t xml:space="preserve">* заповнюється викладачем </w:t>
      </w:r>
    </w:p>
    <w:p w:rsidR="005E3236" w:rsidRDefault="005E3236" w:rsidP="00F437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5E3236" w:rsidRDefault="005E3236" w:rsidP="00F4378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</w:p>
    <w:tbl>
      <w:tblPr>
        <w:tblW w:w="0" w:type="auto"/>
        <w:tblInd w:w="250" w:type="dxa"/>
        <w:tblLook w:val="00A0"/>
      </w:tblPr>
      <w:tblGrid>
        <w:gridCol w:w="5941"/>
        <w:gridCol w:w="8595"/>
      </w:tblGrid>
      <w:tr w:rsidR="005E3236" w:rsidTr="00E274B4">
        <w:tc>
          <w:tcPr>
            <w:tcW w:w="7143" w:type="dxa"/>
          </w:tcPr>
          <w:p w:rsidR="005E3236" w:rsidRPr="006C1D58" w:rsidRDefault="005E3236" w:rsidP="00E274B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Завідувач </w:t>
            </w:r>
            <w:r w:rsidRPr="006C1D58">
              <w:rPr>
                <w:rFonts w:ascii="Times New Roman" w:hAnsi="Times New Roman"/>
                <w:sz w:val="28"/>
                <w:szCs w:val="28"/>
                <w:lang w:val="uk-UA"/>
              </w:rPr>
              <w:t>кафедри __________________________</w:t>
            </w:r>
          </w:p>
          <w:p w:rsidR="005E3236" w:rsidRPr="006C1D58" w:rsidRDefault="005E3236" w:rsidP="00E274B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393" w:type="dxa"/>
          </w:tcPr>
          <w:p w:rsidR="005E3236" w:rsidRPr="006C1D58" w:rsidRDefault="005E3236" w:rsidP="00EB54D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C1D58">
              <w:rPr>
                <w:rFonts w:ascii="Times New Roman" w:hAnsi="Times New Roman"/>
                <w:sz w:val="28"/>
                <w:szCs w:val="28"/>
                <w:lang w:val="uk-UA"/>
              </w:rPr>
              <w:t>Координатор співпраці із закор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донним університетом від кафедри (за наявністю)</w:t>
            </w:r>
            <w:r w:rsidRPr="006C1D58">
              <w:rPr>
                <w:rFonts w:ascii="Times New Roman" w:hAnsi="Times New Roman"/>
                <w:sz w:val="28"/>
                <w:szCs w:val="28"/>
                <w:lang w:val="uk-UA"/>
              </w:rPr>
              <w:t>________________________________________</w:t>
            </w:r>
          </w:p>
        </w:tc>
      </w:tr>
      <w:tr w:rsidR="005E3236" w:rsidRPr="00715F54" w:rsidTr="00E274B4">
        <w:tc>
          <w:tcPr>
            <w:tcW w:w="7143" w:type="dxa"/>
          </w:tcPr>
          <w:p w:rsidR="005E3236" w:rsidRPr="006C1D58" w:rsidRDefault="005E3236" w:rsidP="00E274B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C1D58">
              <w:rPr>
                <w:rFonts w:ascii="Times New Roman" w:hAnsi="Times New Roman"/>
                <w:sz w:val="28"/>
                <w:szCs w:val="28"/>
                <w:lang w:val="uk-UA"/>
              </w:rPr>
              <w:t>Студент ___________________________________</w:t>
            </w:r>
          </w:p>
        </w:tc>
        <w:tc>
          <w:tcPr>
            <w:tcW w:w="7393" w:type="dxa"/>
          </w:tcPr>
          <w:p w:rsidR="005E3236" w:rsidRPr="006C1D58" w:rsidRDefault="005E3236" w:rsidP="00EB54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C1D5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Координатор відділу міжнародної </w:t>
            </w:r>
          </w:p>
          <w:p w:rsidR="005E3236" w:rsidRPr="006C1D58" w:rsidRDefault="005E3236" w:rsidP="00EB54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C1D58">
              <w:rPr>
                <w:rFonts w:ascii="Times New Roman" w:hAnsi="Times New Roman"/>
                <w:sz w:val="28"/>
                <w:szCs w:val="28"/>
                <w:lang w:val="uk-UA"/>
              </w:rPr>
              <w:t>а</w:t>
            </w:r>
            <w:bookmarkStart w:id="1" w:name="_GoBack"/>
            <w:bookmarkEnd w:id="1"/>
            <w:r w:rsidRPr="006C1D58">
              <w:rPr>
                <w:rFonts w:ascii="Times New Roman" w:hAnsi="Times New Roman"/>
                <w:sz w:val="28"/>
                <w:szCs w:val="28"/>
                <w:lang w:val="uk-UA"/>
              </w:rPr>
              <w:t>кадемічної мобільності ____________________________</w:t>
            </w:r>
          </w:p>
        </w:tc>
      </w:tr>
    </w:tbl>
    <w:p w:rsidR="005E3236" w:rsidRDefault="005E3236" w:rsidP="00E274B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5E3236" w:rsidRDefault="005E3236" w:rsidP="00E274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5E3236" w:rsidSect="004776E9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45AB"/>
    <w:rsid w:val="00002ABC"/>
    <w:rsid w:val="00014846"/>
    <w:rsid w:val="0004182E"/>
    <w:rsid w:val="000561A7"/>
    <w:rsid w:val="000667DD"/>
    <w:rsid w:val="000A5AF2"/>
    <w:rsid w:val="000B1125"/>
    <w:rsid w:val="000C7A5D"/>
    <w:rsid w:val="000E7BB5"/>
    <w:rsid w:val="00110631"/>
    <w:rsid w:val="00124B01"/>
    <w:rsid w:val="00133AF5"/>
    <w:rsid w:val="0014588F"/>
    <w:rsid w:val="00194AB3"/>
    <w:rsid w:val="001B30B2"/>
    <w:rsid w:val="002011C4"/>
    <w:rsid w:val="002026CB"/>
    <w:rsid w:val="00285D9B"/>
    <w:rsid w:val="002B0446"/>
    <w:rsid w:val="002D6544"/>
    <w:rsid w:val="002F62BA"/>
    <w:rsid w:val="00353158"/>
    <w:rsid w:val="003634D5"/>
    <w:rsid w:val="003847B8"/>
    <w:rsid w:val="003A5018"/>
    <w:rsid w:val="003B1AF7"/>
    <w:rsid w:val="003C0E5A"/>
    <w:rsid w:val="003E008E"/>
    <w:rsid w:val="003E1BFC"/>
    <w:rsid w:val="00404061"/>
    <w:rsid w:val="00453752"/>
    <w:rsid w:val="00453C50"/>
    <w:rsid w:val="00471966"/>
    <w:rsid w:val="004776E9"/>
    <w:rsid w:val="004A5269"/>
    <w:rsid w:val="004E4076"/>
    <w:rsid w:val="00501BE0"/>
    <w:rsid w:val="0050672F"/>
    <w:rsid w:val="00543EE2"/>
    <w:rsid w:val="00555144"/>
    <w:rsid w:val="00563D7D"/>
    <w:rsid w:val="0057019F"/>
    <w:rsid w:val="00571B72"/>
    <w:rsid w:val="00573CE9"/>
    <w:rsid w:val="0059506C"/>
    <w:rsid w:val="005A0310"/>
    <w:rsid w:val="005D52AE"/>
    <w:rsid w:val="005E3236"/>
    <w:rsid w:val="005E35E1"/>
    <w:rsid w:val="00681102"/>
    <w:rsid w:val="006924B9"/>
    <w:rsid w:val="00694E49"/>
    <w:rsid w:val="006C1D58"/>
    <w:rsid w:val="006F50D3"/>
    <w:rsid w:val="00713F04"/>
    <w:rsid w:val="00715F54"/>
    <w:rsid w:val="00722542"/>
    <w:rsid w:val="007433E1"/>
    <w:rsid w:val="0079441D"/>
    <w:rsid w:val="00803A06"/>
    <w:rsid w:val="00812015"/>
    <w:rsid w:val="008374E6"/>
    <w:rsid w:val="0086574B"/>
    <w:rsid w:val="00872E18"/>
    <w:rsid w:val="00880457"/>
    <w:rsid w:val="0088652D"/>
    <w:rsid w:val="009105B9"/>
    <w:rsid w:val="009175CC"/>
    <w:rsid w:val="00941E05"/>
    <w:rsid w:val="00942EDD"/>
    <w:rsid w:val="009709AD"/>
    <w:rsid w:val="009C0BC6"/>
    <w:rsid w:val="009D7FE6"/>
    <w:rsid w:val="00A012FE"/>
    <w:rsid w:val="00A5127F"/>
    <w:rsid w:val="00A5292E"/>
    <w:rsid w:val="00A73B95"/>
    <w:rsid w:val="00AE2911"/>
    <w:rsid w:val="00AE4404"/>
    <w:rsid w:val="00B00C7B"/>
    <w:rsid w:val="00B03AB9"/>
    <w:rsid w:val="00B3581A"/>
    <w:rsid w:val="00B55660"/>
    <w:rsid w:val="00B757A6"/>
    <w:rsid w:val="00BE0798"/>
    <w:rsid w:val="00BE1246"/>
    <w:rsid w:val="00C011EE"/>
    <w:rsid w:val="00C0567A"/>
    <w:rsid w:val="00C5163F"/>
    <w:rsid w:val="00C520BF"/>
    <w:rsid w:val="00C54B06"/>
    <w:rsid w:val="00C829D9"/>
    <w:rsid w:val="00C85DCE"/>
    <w:rsid w:val="00C978E0"/>
    <w:rsid w:val="00CF4237"/>
    <w:rsid w:val="00D02C34"/>
    <w:rsid w:val="00D22730"/>
    <w:rsid w:val="00D71CAD"/>
    <w:rsid w:val="00D746F1"/>
    <w:rsid w:val="00D8073A"/>
    <w:rsid w:val="00D86E37"/>
    <w:rsid w:val="00DA734E"/>
    <w:rsid w:val="00DE255B"/>
    <w:rsid w:val="00E055E2"/>
    <w:rsid w:val="00E0770A"/>
    <w:rsid w:val="00E145AB"/>
    <w:rsid w:val="00E274B4"/>
    <w:rsid w:val="00E556FB"/>
    <w:rsid w:val="00E81DB5"/>
    <w:rsid w:val="00EA3222"/>
    <w:rsid w:val="00EB54DC"/>
    <w:rsid w:val="00F36658"/>
    <w:rsid w:val="00F43781"/>
    <w:rsid w:val="00F620EF"/>
    <w:rsid w:val="00F64791"/>
    <w:rsid w:val="00F71603"/>
    <w:rsid w:val="00F75BF5"/>
    <w:rsid w:val="00F90E46"/>
    <w:rsid w:val="00FC37C7"/>
    <w:rsid w:val="00FE32AF"/>
    <w:rsid w:val="00FE5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EDD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36658"/>
    <w:pPr>
      <w:ind w:left="720"/>
      <w:contextualSpacing/>
    </w:pPr>
  </w:style>
  <w:style w:type="table" w:styleId="TableGrid">
    <w:name w:val="Table Grid"/>
    <w:basedOn w:val="TableNormal"/>
    <w:uiPriority w:val="99"/>
    <w:rsid w:val="002026C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1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184</Words>
  <Characters>1052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subject/>
  <dc:creator>Ус Світлана Альбертівна</dc:creator>
  <cp:keywords/>
  <dc:description/>
  <cp:lastModifiedBy>Piskunova</cp:lastModifiedBy>
  <cp:revision>2</cp:revision>
  <cp:lastPrinted>2018-10-24T11:50:00Z</cp:lastPrinted>
  <dcterms:created xsi:type="dcterms:W3CDTF">2019-02-21T06:25:00Z</dcterms:created>
  <dcterms:modified xsi:type="dcterms:W3CDTF">2019-02-21T06:25:00Z</dcterms:modified>
</cp:coreProperties>
</file>